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附件2-1</w:t>
      </w:r>
    </w:p>
    <w:p>
      <w:pPr>
        <w:spacing w:line="480" w:lineRule="exact"/>
        <w:jc w:val="center"/>
        <w:rPr>
          <w:rFonts w:hint="eastAsia" w:ascii="黑体" w:hAnsi="黑体" w:eastAsia="黑体" w:cs="黑体"/>
          <w:w w:val="85"/>
          <w:sz w:val="40"/>
          <w:szCs w:val="40"/>
        </w:rPr>
      </w:pPr>
      <w:r>
        <w:rPr>
          <w:rFonts w:hint="eastAsia" w:ascii="黑体" w:hAnsi="黑体" w:eastAsia="黑体" w:cs="黑体"/>
          <w:w w:val="85"/>
          <w:sz w:val="40"/>
          <w:szCs w:val="40"/>
        </w:rPr>
        <w:t>202</w:t>
      </w:r>
      <w:r>
        <w:rPr>
          <w:rFonts w:hint="eastAsia" w:ascii="黑体" w:hAnsi="黑体" w:eastAsia="黑体" w:cs="黑体"/>
          <w:w w:val="85"/>
          <w:sz w:val="40"/>
          <w:szCs w:val="40"/>
          <w:lang w:val="en-US" w:eastAsia="zh-CN"/>
        </w:rPr>
        <w:t>2</w:t>
      </w:r>
      <w:r>
        <w:rPr>
          <w:rFonts w:hint="eastAsia" w:ascii="黑体" w:hAnsi="黑体" w:eastAsia="黑体" w:cs="黑体"/>
          <w:w w:val="85"/>
          <w:sz w:val="40"/>
          <w:szCs w:val="40"/>
        </w:rPr>
        <w:t>年度新晃县项目支出绩效自评表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新晃侗族自治县凉伞镇茶坪完全小学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2022年学前教育生均公用经费中央及省级补助资金（省级）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新晃侗族自治县教育局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田晓莉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17674573897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10000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8525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85.25%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85.25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根据实际情况评分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8.5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认真学习了先关法律法规，制定了符合学校实际的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，学校领导经常督查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每笔资金严格审批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受大环境影响，学校以“保运转，保安全”为主的前提下，各项工作、活动保质保量进行，幼儿园运转有序，项目产出符合预期目标。服务师生人数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达35人次，学前教育任务按时完成，质量达标。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保质保量完成学前教育，幼儿园运转有序，保障幼儿快乐成长。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经对学校周边社会人员、学生及学生家长问卷调查表，对学校工作的满意率达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96.5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</w:t>
      </w:r>
      <w:r>
        <w:rPr>
          <w:rFonts w:hint="eastAsia" w:ascii="华文中宋" w:hAnsi="华文中宋" w:eastAsia="华文中宋"/>
          <w:szCs w:val="21"/>
          <w:lang w:eastAsia="zh-CN"/>
        </w:rPr>
        <w:t>田晓莉</w:t>
      </w:r>
      <w:r>
        <w:rPr>
          <w:rFonts w:ascii="华文中宋" w:hAnsi="华文中宋" w:eastAsia="华文中宋"/>
          <w:szCs w:val="21"/>
        </w:rPr>
        <w:t xml:space="preserve"> 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田晓莉</w:t>
      </w:r>
      <w:r>
        <w:rPr>
          <w:rFonts w:ascii="华文中宋" w:hAnsi="华文中宋" w:eastAsia="华文中宋"/>
          <w:szCs w:val="21"/>
        </w:rPr>
        <w:t> </w:t>
      </w:r>
      <w:r>
        <w:rPr>
          <w:rFonts w:hint="eastAsia" w:ascii="华文中宋" w:hAnsi="华文中宋" w:eastAsia="华文中宋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2023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5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mOWZlMTQ3NzIzN2EyNDMwNDFkYjY0MjY2OWVhODYifQ=="/>
  </w:docVars>
  <w:rsids>
    <w:rsidRoot w:val="41EF677A"/>
    <w:rsid w:val="10393CB0"/>
    <w:rsid w:val="266F027E"/>
    <w:rsid w:val="3EF26282"/>
    <w:rsid w:val="41EF677A"/>
    <w:rsid w:val="44703A8A"/>
    <w:rsid w:val="4E7E71EB"/>
    <w:rsid w:val="4ED21E4C"/>
    <w:rsid w:val="56567AC7"/>
    <w:rsid w:val="683802A4"/>
    <w:rsid w:val="69CC3BFB"/>
    <w:rsid w:val="6CE51EE8"/>
    <w:rsid w:val="7734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3&#24180;&#36130;&#21153;\2022&#24180;&#24230;&#33590;&#22378;&#23567;&#23398;&#21333;&#20301;&#32489;&#25928;&#33258;&#35780;&#25253;&#21578;\2-1&#20844;&#29992;&#32463;&#36153;&#39033;&#30446;&#25903;&#20986;&#32489;&#25928;&#33258;&#35780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2-1公用经费项目支出绩效自评表.docx</Template>
  <Pages>1</Pages>
  <Words>726</Words>
  <Characters>812</Characters>
  <Lines>0</Lines>
  <Paragraphs>0</Paragraphs>
  <TotalTime>11</TotalTime>
  <ScaleCrop>false</ScaleCrop>
  <LinksUpToDate>false</LinksUpToDate>
  <CharactersWithSpaces>892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2023-05-11T06:24:00Z</dcterms:created>
  <dc:creator>琥珀</dc:creator>
  <cp:lastModifiedBy>xiaoyiyoung</cp:lastModifiedBy>
  <dcterms:modified xsi:type="dcterms:W3CDTF">2023-05-28T12:41:33Z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324370917F93410B80DE0A6AF98F90ED_11</vt:lpwstr>
  </property>
</Properties>
</file>